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700418E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4650D0">
        <w:t>10043369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44B7038A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4650D0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4650D0">
        <w:t>50.000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739CE645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4650D0">
        <w:t>3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49ACAED4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4650D0">
        <w:rPr>
          <w:b w:val="0"/>
          <w:bCs w:val="0"/>
        </w:rPr>
        <w:t>15.000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43BD07A5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4650D0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4650D0" w:rsidRPr="004650D0">
        <w:rPr>
          <w:b w:val="0"/>
        </w:rPr>
        <w:t>Climate Information and Early Warning System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03772343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4650D0">
        <w:rPr>
          <w:bCs w:val="0"/>
        </w:rPr>
        <w:t>3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</w:t>
      </w:r>
      <w:r w:rsidR="004650D0">
        <w:rPr>
          <w:b w:val="0"/>
        </w:rPr>
        <w:t>World</w:t>
      </w:r>
      <w:r w:rsidRPr="001E1B9C">
        <w:rPr>
          <w:b w:val="0"/>
        </w:rPr>
        <w:t>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10A11" w14:textId="77777777" w:rsidR="00472AC9" w:rsidRDefault="00472AC9" w:rsidP="00A637D0">
      <w:r>
        <w:separator/>
      </w:r>
    </w:p>
  </w:endnote>
  <w:endnote w:type="continuationSeparator" w:id="0">
    <w:p w14:paraId="5304F8E3" w14:textId="77777777" w:rsidR="00472AC9" w:rsidRDefault="00472AC9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8DC11" w14:textId="77777777" w:rsidR="00472AC9" w:rsidRDefault="00472AC9" w:rsidP="00A637D0">
      <w:r>
        <w:separator/>
      </w:r>
    </w:p>
  </w:footnote>
  <w:footnote w:type="continuationSeparator" w:id="0">
    <w:p w14:paraId="5473A3E2" w14:textId="77777777" w:rsidR="00472AC9" w:rsidRDefault="00472AC9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472AC9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472AC9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472AC9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1600F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50D0"/>
    <w:rsid w:val="00466305"/>
    <w:rsid w:val="004666E2"/>
    <w:rsid w:val="00472AC9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1600F"/>
    <w:rsid w:val="000D3A05"/>
    <w:rsid w:val="00150A49"/>
    <w:rsid w:val="001747C0"/>
    <w:rsid w:val="00194B2D"/>
    <w:rsid w:val="001D4657"/>
    <w:rsid w:val="0021149A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1754</Words>
  <Characters>11057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Paounova, Dima GIZ</cp:lastModifiedBy>
  <cp:revision>2</cp:revision>
  <cp:lastPrinted>2018-02-16T12:47:00Z</cp:lastPrinted>
  <dcterms:created xsi:type="dcterms:W3CDTF">2026-07-30T13:44:00Z</dcterms:created>
  <dcterms:modified xsi:type="dcterms:W3CDTF">2026-07-30T13:44:00Z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